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21185" w14:textId="77777777" w:rsidR="004B6434" w:rsidRDefault="004B6434" w:rsidP="004B64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Miles RADCLYFFE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6B06EB7D" w14:textId="77777777" w:rsidR="004B6434" w:rsidRDefault="004B6434" w:rsidP="004B64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Rylstone in Craven, West Riding of Yorkshire. Esquire.</w:t>
      </w:r>
    </w:p>
    <w:p w14:paraId="038501E4" w14:textId="77777777" w:rsidR="004B6434" w:rsidRDefault="004B6434" w:rsidP="004B64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A63576" w14:textId="77777777" w:rsidR="004B6434" w:rsidRDefault="004B6434" w:rsidP="004B64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5DBB19" w14:textId="77777777" w:rsidR="004B6434" w:rsidRDefault="004B6434" w:rsidP="004B64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Nov.1478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pardoned for not appearing to answer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Bolland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Ripon, </w:t>
      </w:r>
    </w:p>
    <w:p w14:paraId="5DDF6FA5" w14:textId="77777777" w:rsidR="004B6434" w:rsidRDefault="004B6434" w:rsidP="004B64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chaplain(q.v.), touching a debt of 10 marks, and also to answer a plea </w:t>
      </w:r>
      <w:proofErr w:type="gramStart"/>
      <w:r>
        <w:rPr>
          <w:rFonts w:ascii="Times New Roman" w:hAnsi="Times New Roman" w:cs="Times New Roman"/>
          <w:sz w:val="24"/>
          <w:szCs w:val="24"/>
        </w:rPr>
        <w:t>that</w:t>
      </w:r>
      <w:proofErr w:type="gramEnd"/>
    </w:p>
    <w:p w14:paraId="5FCAE44E" w14:textId="77777777" w:rsidR="004B6434" w:rsidRDefault="004B6434" w:rsidP="004B64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 </w:t>
      </w:r>
      <w:proofErr w:type="gramStart"/>
      <w:r>
        <w:rPr>
          <w:rFonts w:ascii="Times New Roman" w:hAnsi="Times New Roman" w:cs="Times New Roman"/>
          <w:sz w:val="24"/>
          <w:szCs w:val="24"/>
        </w:rPr>
        <w:t>render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 fodders of lead worth £8 to Marion Kent(q.v.).</w:t>
      </w:r>
    </w:p>
    <w:p w14:paraId="05A57C9A" w14:textId="77777777" w:rsidR="004B6434" w:rsidRDefault="004B6434" w:rsidP="004B64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p.84)</w:t>
      </w:r>
    </w:p>
    <w:p w14:paraId="38A9C184" w14:textId="77777777" w:rsidR="004B6434" w:rsidRDefault="004B6434" w:rsidP="004B64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71A6D0" w14:textId="77777777" w:rsidR="004B6434" w:rsidRDefault="004B6434" w:rsidP="004B64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196CCE" w14:textId="77777777" w:rsidR="004B6434" w:rsidRDefault="004B6434" w:rsidP="004B64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May 2021</w:t>
      </w:r>
    </w:p>
    <w:p w14:paraId="733BDB3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15013" w14:textId="77777777" w:rsidR="004B6434" w:rsidRDefault="004B6434" w:rsidP="009139A6">
      <w:r>
        <w:separator/>
      </w:r>
    </w:p>
  </w:endnote>
  <w:endnote w:type="continuationSeparator" w:id="0">
    <w:p w14:paraId="3D3D8DCE" w14:textId="77777777" w:rsidR="004B6434" w:rsidRDefault="004B643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8BF9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CDAF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FF35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5DAE5" w14:textId="77777777" w:rsidR="004B6434" w:rsidRDefault="004B6434" w:rsidP="009139A6">
      <w:r>
        <w:separator/>
      </w:r>
    </w:p>
  </w:footnote>
  <w:footnote w:type="continuationSeparator" w:id="0">
    <w:p w14:paraId="711ACB82" w14:textId="77777777" w:rsidR="004B6434" w:rsidRDefault="004B643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FED3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3E93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E7F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434"/>
    <w:rsid w:val="000666E0"/>
    <w:rsid w:val="002510B7"/>
    <w:rsid w:val="004B6434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03FE6"/>
  <w15:chartTrackingRefBased/>
  <w15:docId w15:val="{4F37C3FB-CBF8-4BF7-A759-25FE15D80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2021-05-04T20:02:00Z</dcterms:created>
  <dcterms:modified xsi:type="dcterms:W3CDTF">2021-05-04T20:03:00Z</dcterms:modified>
</cp:coreProperties>
</file>